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F5D87" w14:textId="77777777" w:rsidR="00B87863" w:rsidRDefault="00B87863" w:rsidP="00B878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Hugh MILNER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6C03E081" w14:textId="18CFBAFD" w:rsidR="00B87863" w:rsidRDefault="00B87863" w:rsidP="00B878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Lanercost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Priory.</w:t>
      </w:r>
      <w:r w:rsidR="00204B81">
        <w:rPr>
          <w:rFonts w:ascii="Times New Roman" w:hAnsi="Times New Roman" w:cs="Times New Roman"/>
          <w:sz w:val="24"/>
          <w:szCs w:val="24"/>
        </w:rPr>
        <w:t xml:space="preserve"> From Penrith.</w:t>
      </w:r>
    </w:p>
    <w:p w14:paraId="6BC8943F" w14:textId="77777777" w:rsidR="00B87863" w:rsidRDefault="00B87863" w:rsidP="00B878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EC1792" w14:textId="744535C0" w:rsidR="00B87863" w:rsidRDefault="00B87863" w:rsidP="00B878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610163" w14:textId="77777777" w:rsidR="00204B81" w:rsidRDefault="00204B81" w:rsidP="00204B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Mar.1484</w:t>
      </w:r>
      <w:r>
        <w:rPr>
          <w:rFonts w:ascii="Times New Roman" w:hAnsi="Times New Roman" w:cs="Times New Roman"/>
          <w:sz w:val="24"/>
          <w:szCs w:val="24"/>
        </w:rPr>
        <w:tab/>
        <w:t>He was ordained acolyte in the conventual church of Holy Trinity, York,</w:t>
      </w:r>
    </w:p>
    <w:p w14:paraId="737F01A3" w14:textId="77777777" w:rsidR="00204B81" w:rsidRDefault="00204B81" w:rsidP="00204B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William Egremont, Bishop of Dromore(q.v.), by letters dimissory</w:t>
      </w:r>
    </w:p>
    <w:p w14:paraId="6A6EBFC6" w14:textId="77777777" w:rsidR="00204B81" w:rsidRPr="00911497" w:rsidRDefault="00204B81" w:rsidP="00204B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as he was from Carlisle diocese.</w:t>
      </w:r>
    </w:p>
    <w:p w14:paraId="1E2C0FA5" w14:textId="792D76DB" w:rsidR="00204B81" w:rsidRPr="00204B81" w:rsidRDefault="00204B81" w:rsidP="00B8786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911497">
        <w:rPr>
          <w:rFonts w:ascii="Times New Roman" w:eastAsia="Calibri" w:hAnsi="Times New Roman" w:cs="Times New Roman"/>
          <w:sz w:val="24"/>
          <w:szCs w:val="24"/>
        </w:rPr>
        <w:tab/>
      </w:r>
      <w:r w:rsidRPr="0091149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.92)</w:t>
      </w:r>
    </w:p>
    <w:p w14:paraId="0453E104" w14:textId="77777777" w:rsidR="0050632F" w:rsidRDefault="0050632F" w:rsidP="005063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Apr.1484</w:t>
      </w:r>
      <w:r>
        <w:rPr>
          <w:rFonts w:ascii="Times New Roman" w:hAnsi="Times New Roman" w:cs="Times New Roman"/>
          <w:sz w:val="24"/>
          <w:szCs w:val="24"/>
        </w:rPr>
        <w:tab/>
        <w:t>He was ordained subdeacon in the conventual church of the Franciscans in York</w:t>
      </w:r>
    </w:p>
    <w:p w14:paraId="20EBFFF7" w14:textId="77777777" w:rsidR="0050632F" w:rsidRDefault="0050632F" w:rsidP="005063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William Egremont, Bishop of Dromore(q.v.), by letters dimissory, as he</w:t>
      </w:r>
    </w:p>
    <w:p w14:paraId="18C77256" w14:textId="77777777" w:rsidR="0050632F" w:rsidRDefault="0050632F" w:rsidP="005063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was from Carlisle diocese.</w:t>
      </w:r>
    </w:p>
    <w:p w14:paraId="57E842B4" w14:textId="3FCF2BC9" w:rsidR="0050632F" w:rsidRDefault="0050632F" w:rsidP="00B878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D89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.94)</w:t>
      </w:r>
    </w:p>
    <w:p w14:paraId="6450F80E" w14:textId="77777777" w:rsidR="00B87863" w:rsidRDefault="00B87863" w:rsidP="00B878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Apr.1484</w:t>
      </w:r>
      <w:r>
        <w:rPr>
          <w:rFonts w:ascii="Times New Roman" w:hAnsi="Times New Roman" w:cs="Times New Roman"/>
          <w:sz w:val="24"/>
          <w:szCs w:val="24"/>
        </w:rPr>
        <w:tab/>
        <w:t>He was ordained deacon at the altar of the Blessed Virgin Mary in York</w:t>
      </w:r>
    </w:p>
    <w:p w14:paraId="11491DE3" w14:textId="61B62350" w:rsidR="00B87863" w:rsidRDefault="00B87863" w:rsidP="00B878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Minster by William Egremont, Bishop of Dromore(q.v.), by letters dimissory</w:t>
      </w:r>
    </w:p>
    <w:p w14:paraId="2375AD87" w14:textId="77615D9B" w:rsidR="00B87863" w:rsidRDefault="00B87863" w:rsidP="00B878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as he was from Carlisle diocese.</w:t>
      </w:r>
    </w:p>
    <w:p w14:paraId="3D0C370D" w14:textId="77777777" w:rsidR="00B87863" w:rsidRDefault="00B87863" w:rsidP="00B878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D89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.96)</w:t>
      </w:r>
    </w:p>
    <w:p w14:paraId="18A8C04C" w14:textId="77777777" w:rsidR="00B87863" w:rsidRDefault="00B87863" w:rsidP="00B878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E5DD88" w14:textId="77777777" w:rsidR="00B87863" w:rsidRDefault="00B87863" w:rsidP="00B878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706D8B" w14:textId="09CFA2F1" w:rsidR="00B87863" w:rsidRDefault="00B87863" w:rsidP="00B878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March 2021</w:t>
      </w:r>
    </w:p>
    <w:p w14:paraId="7DAAB570" w14:textId="30CFEA92" w:rsidR="0050632F" w:rsidRPr="003572CF" w:rsidRDefault="0050632F" w:rsidP="00B878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August 2021</w:t>
      </w:r>
    </w:p>
    <w:p w14:paraId="51B9EFED" w14:textId="29273DBF" w:rsidR="00BA00AB" w:rsidRPr="00B87863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B878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CC729" w14:textId="77777777" w:rsidR="00B87863" w:rsidRDefault="00B87863" w:rsidP="009139A6">
      <w:r>
        <w:separator/>
      </w:r>
    </w:p>
  </w:endnote>
  <w:endnote w:type="continuationSeparator" w:id="0">
    <w:p w14:paraId="3E662BF3" w14:textId="77777777" w:rsidR="00B87863" w:rsidRDefault="00B8786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B1A9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211C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2C03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63EA6" w14:textId="77777777" w:rsidR="00B87863" w:rsidRDefault="00B87863" w:rsidP="009139A6">
      <w:r>
        <w:separator/>
      </w:r>
    </w:p>
  </w:footnote>
  <w:footnote w:type="continuationSeparator" w:id="0">
    <w:p w14:paraId="56E7DB4D" w14:textId="77777777" w:rsidR="00B87863" w:rsidRDefault="00B8786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2505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B8D2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EEB3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863"/>
    <w:rsid w:val="000666E0"/>
    <w:rsid w:val="00204B81"/>
    <w:rsid w:val="002510B7"/>
    <w:rsid w:val="0050632F"/>
    <w:rsid w:val="005C130B"/>
    <w:rsid w:val="00826F5C"/>
    <w:rsid w:val="009139A6"/>
    <w:rsid w:val="009448BB"/>
    <w:rsid w:val="00A3176C"/>
    <w:rsid w:val="00B87863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B15CFE"/>
  <w15:chartTrackingRefBased/>
  <w15:docId w15:val="{BB810215-20DB-4B14-8F38-D2304510A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129</Words>
  <Characters>738</Characters>
  <Application>Microsoft Office Word</Application>
  <DocSecurity>0</DocSecurity>
  <Lines>6</Lines>
  <Paragraphs>1</Paragraphs>
  <ScaleCrop>false</ScaleCrop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2021-03-16T20:38:00Z</dcterms:created>
  <dcterms:modified xsi:type="dcterms:W3CDTF">2021-08-24T07:05:00Z</dcterms:modified>
</cp:coreProperties>
</file>